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2DDF" w14:textId="77777777" w:rsidR="002D2F06" w:rsidRPr="00575886" w:rsidRDefault="002D2F06" w:rsidP="002D2F06">
      <w:pPr>
        <w:spacing w:after="160" w:line="259" w:lineRule="auto"/>
        <w:jc w:val="left"/>
      </w:pPr>
      <w:r w:rsidRPr="00575886">
        <w:rPr>
          <w:b/>
          <w:bCs/>
        </w:rPr>
        <w:t>Hinweis:</w:t>
      </w:r>
      <w:r>
        <w:rPr>
          <w:b/>
          <w:bCs/>
        </w:rPr>
        <w:t xml:space="preserve"> </w:t>
      </w:r>
      <w:r>
        <w:t>Die farbig hinterlegten Felder sind auszufüllen</w:t>
      </w:r>
    </w:p>
    <w:p w14:paraId="71287BC1" w14:textId="77777777" w:rsidR="002D2F06" w:rsidRPr="00BF3A95" w:rsidRDefault="002D2F06" w:rsidP="002D2F06">
      <w:pPr>
        <w:pStyle w:val="berschriftInhaltsverzeichnis"/>
        <w:rPr>
          <w:color w:val="A6A6A6" w:themeColor="background1" w:themeShade="A6"/>
        </w:rPr>
      </w:pPr>
      <w:r w:rsidRPr="00BF3A95">
        <w:rPr>
          <w:color w:val="A6A6A6" w:themeColor="background1" w:themeShade="A6"/>
        </w:rPr>
        <w:t xml:space="preserve">Handels- und Berufsregister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2D2F06" w14:paraId="3D58F478" w14:textId="77777777" w:rsidTr="00704F9A"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3920A0B6" w14:textId="77777777" w:rsidR="002D2F06" w:rsidRDefault="002D2F06" w:rsidP="00DA4653">
            <w:r>
              <w:t xml:space="preserve">Name des Unternehmens </w:t>
            </w:r>
          </w:p>
        </w:tc>
        <w:sdt>
          <w:sdtPr>
            <w:id w:val="-99338078"/>
            <w:placeholder>
              <w:docPart w:val="603E40CEF2EA45BEA2C6E61D11D62101"/>
            </w:placeholder>
            <w:showingPlcHdr/>
          </w:sdtPr>
          <w:sdtEndPr/>
          <w:sdtContent>
            <w:tc>
              <w:tcPr>
                <w:tcW w:w="453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33C23ADD" w14:textId="77777777" w:rsidR="002D2F06" w:rsidRDefault="002D2F06" w:rsidP="00DA4653">
                <w:r w:rsidRPr="0086418E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2D2F06" w14:paraId="0E768E59" w14:textId="77777777" w:rsidTr="00704F9A">
        <w:trPr>
          <w:trHeight w:val="3130"/>
        </w:trPr>
        <w:tc>
          <w:tcPr>
            <w:tcW w:w="4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18A784AD" w14:textId="77777777" w:rsidR="002D2F06" w:rsidRDefault="002D2F06" w:rsidP="00DA4653">
            <w:r>
              <w:t xml:space="preserve">Funktion im Vergabeverfahren </w:t>
            </w:r>
          </w:p>
          <w:p w14:paraId="6D999598" w14:textId="77777777" w:rsidR="002D2F06" w:rsidRDefault="002D2F06" w:rsidP="00DA4653">
            <w:r>
              <w:t>(Bitte nur eine Variante auswählen.)</w:t>
            </w:r>
          </w:p>
        </w:tc>
        <w:tc>
          <w:tcPr>
            <w:tcW w:w="4530" w:type="dxa"/>
            <w:tcBorders>
              <w:left w:val="nil"/>
              <w:right w:val="nil"/>
            </w:tcBorders>
          </w:tcPr>
          <w:p w14:paraId="380CE3A0" w14:textId="77777777" w:rsidR="002D2F06" w:rsidRDefault="005736A4" w:rsidP="00DA4653">
            <w:sdt>
              <w:sdtPr>
                <w:id w:val="-1362970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2F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D2F06">
              <w:t xml:space="preserve"> Einzelbewerber </w:t>
            </w:r>
          </w:p>
          <w:p w14:paraId="61855142" w14:textId="77777777" w:rsidR="002D2F06" w:rsidRDefault="005736A4" w:rsidP="00DA4653">
            <w:sdt>
              <w:sdtPr>
                <w:id w:val="-714192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2F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D2F06">
              <w:t xml:space="preserve"> Mitglied der folgenden Bewerbergemeinschaft: </w:t>
            </w:r>
          </w:p>
          <w:sdt>
            <w:sdtPr>
              <w:id w:val="2109995413"/>
              <w:placeholder>
                <w:docPart w:val="603E40CEF2EA45BEA2C6E61D11D62101"/>
              </w:placeholder>
              <w:showingPlcHdr/>
            </w:sdtPr>
            <w:sdtEndPr/>
            <w:sdtContent>
              <w:p w14:paraId="528B2C8A" w14:textId="77777777" w:rsidR="002D2F06" w:rsidRDefault="002D2F06" w:rsidP="00DA4653">
                <w:r w:rsidRPr="0086418E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sdtContent>
          </w:sdt>
          <w:p w14:paraId="403882A0" w14:textId="77777777" w:rsidR="002D2F06" w:rsidRDefault="005736A4" w:rsidP="00DA4653">
            <w:sdt>
              <w:sdtPr>
                <w:id w:val="1296026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2F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D2F06">
              <w:t xml:space="preserve"> Eignungsleihendes Unternehmen für folgende Einzelbewerber/ folgende Bewerbergemeinschaft: </w:t>
            </w:r>
          </w:p>
          <w:sdt>
            <w:sdtPr>
              <w:id w:val="-638270353"/>
              <w:placeholder>
                <w:docPart w:val="603E40CEF2EA45BEA2C6E61D11D62101"/>
              </w:placeholder>
              <w:showingPlcHdr/>
            </w:sdtPr>
            <w:sdtEndPr/>
            <w:sdtContent>
              <w:p w14:paraId="52F7FB75" w14:textId="77777777" w:rsidR="002D2F06" w:rsidRDefault="002D2F06" w:rsidP="00DA4653">
                <w:r w:rsidRPr="0086418E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</w:tbl>
    <w:p w14:paraId="753FB3D0" w14:textId="77777777" w:rsidR="002D2F06" w:rsidRDefault="002D2F06" w:rsidP="002D2F06"/>
    <w:p w14:paraId="27A64A49" w14:textId="1181DB9E" w:rsidR="002D2F06" w:rsidRDefault="007811E4" w:rsidP="002D2F06">
      <w:r w:rsidRPr="007811E4">
        <w:t>Auszug (eine Kopie) aus dem Handels- bzw. Berufsregister oder ein vergleichbare</w:t>
      </w:r>
      <w:r w:rsidR="008B1AFF">
        <w:t>r</w:t>
      </w:r>
      <w:r w:rsidRPr="007811E4">
        <w:t xml:space="preserve"> Nachweis der Existenz des Unternehmens. Der jeweilige Nachweis ist nicht älter als sechs Monate, gerechnet ab dem Ende der Teilnahmefrist. Als im Handels- und Berufsregister nicht eingetragener bzw. ausländischer Bewerber ist es gestattet, vergleichbare, gleichwertige Nachweise vorzulegen; die Gleichwertigkeit ist gleichzeitig mit der Vorlage nachzuweisen. Der jeweilige Nachweis ist diesem Formblatt beizufügen.</w:t>
      </w:r>
    </w:p>
    <w:p w14:paraId="317C98A7" w14:textId="77777777" w:rsidR="002D2F06" w:rsidRDefault="002D2F06" w:rsidP="002D2F06">
      <w:r>
        <w:t xml:space="preserve">Anlage: </w:t>
      </w:r>
      <w:sdt>
        <w:sdtPr>
          <w:id w:val="-802614465"/>
          <w:placeholder>
            <w:docPart w:val="603E40CEF2EA45BEA2C6E61D11D62101"/>
          </w:placeholder>
          <w:showingPlcHdr/>
        </w:sdtPr>
        <w:sdtEndPr/>
        <w:sdtContent>
          <w:r w:rsidRPr="00C006E6">
            <w:rPr>
              <w:rStyle w:val="Platzhaltertext"/>
              <w:highlight w:val="yellow"/>
            </w:rPr>
            <w:t>Klicken oder tippen Sie hier, um Text einzugeben.</w:t>
          </w:r>
        </w:sdtContent>
      </w:sdt>
    </w:p>
    <w:p w14:paraId="3A5D6CB0" w14:textId="44479BBA" w:rsidR="007C5C25" w:rsidRDefault="007C5C25" w:rsidP="007C5C25">
      <w:pPr>
        <w:tabs>
          <w:tab w:val="left" w:pos="1995"/>
        </w:tabs>
      </w:pPr>
    </w:p>
    <w:p w14:paraId="69465EF2" w14:textId="4BB54DDE" w:rsidR="00BF3A95" w:rsidRPr="00BF3A95" w:rsidRDefault="00BF3A95" w:rsidP="00BF3A95">
      <w:pPr>
        <w:tabs>
          <w:tab w:val="left" w:pos="1215"/>
        </w:tabs>
      </w:pPr>
      <w:r>
        <w:tab/>
      </w:r>
    </w:p>
    <w:sectPr w:rsidR="00BF3A95" w:rsidRPr="00BF3A95" w:rsidSect="00A073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733B0" w14:textId="77777777" w:rsidR="005736A4" w:rsidRDefault="005736A4" w:rsidP="00062AE7">
      <w:pPr>
        <w:spacing w:after="0" w:line="240" w:lineRule="auto"/>
      </w:pPr>
      <w:r>
        <w:separator/>
      </w:r>
    </w:p>
  </w:endnote>
  <w:endnote w:type="continuationSeparator" w:id="0">
    <w:p w14:paraId="6074451C" w14:textId="77777777" w:rsidR="005736A4" w:rsidRDefault="005736A4" w:rsidP="0006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8009E" w14:textId="77777777" w:rsidR="00DB1674" w:rsidRDefault="00DB167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8C6C8" w14:textId="77777777" w:rsidR="00DB1674" w:rsidRDefault="00DB167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41E77" w14:textId="77777777" w:rsidR="00DB1674" w:rsidRDefault="00DB167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C2C8F" w14:textId="77777777" w:rsidR="005736A4" w:rsidRDefault="005736A4" w:rsidP="00062AE7">
      <w:pPr>
        <w:spacing w:after="0" w:line="240" w:lineRule="auto"/>
      </w:pPr>
      <w:r>
        <w:separator/>
      </w:r>
    </w:p>
  </w:footnote>
  <w:footnote w:type="continuationSeparator" w:id="0">
    <w:p w14:paraId="4537A1F4" w14:textId="77777777" w:rsidR="005736A4" w:rsidRDefault="005736A4" w:rsidP="00062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41825" w14:textId="77777777" w:rsidR="00DB1674" w:rsidRDefault="00DB167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BF3A95" w:rsidRPr="00BF3A95" w14:paraId="46B8DDD2" w14:textId="77777777" w:rsidTr="00BF3A95">
      <w:trPr>
        <w:trHeight w:val="558"/>
      </w:trPr>
      <w:tc>
        <w:tcPr>
          <w:tcW w:w="1413" w:type="dxa"/>
          <w:vMerge w:val="restart"/>
          <w:vAlign w:val="center"/>
        </w:tcPr>
        <w:p w14:paraId="68A66644" w14:textId="77777777" w:rsidR="00A073B4" w:rsidRPr="00BF3A95" w:rsidRDefault="00A073B4" w:rsidP="00002F2A">
          <w:pPr>
            <w:pStyle w:val="Kopfzeile"/>
            <w:jc w:val="center"/>
            <w:rPr>
              <w:b/>
              <w:bCs/>
              <w:color w:val="808080" w:themeColor="background1" w:themeShade="80"/>
            </w:rPr>
          </w:pPr>
          <w:r w:rsidRPr="00BF3A95">
            <w:rPr>
              <w:b/>
              <w:bCs/>
              <w:color w:val="808080" w:themeColor="background1" w:themeShade="80"/>
            </w:rPr>
            <w:t>Formblatt</w:t>
          </w:r>
        </w:p>
        <w:p w14:paraId="52AE3BD5" w14:textId="1B56AAF7" w:rsidR="00A073B4" w:rsidRPr="00BF3A95" w:rsidRDefault="00A073B4" w:rsidP="00002F2A">
          <w:pPr>
            <w:pStyle w:val="Kopfzeile"/>
            <w:jc w:val="center"/>
            <w:rPr>
              <w:b/>
              <w:bCs/>
              <w:color w:val="808080" w:themeColor="background1" w:themeShade="80"/>
              <w:sz w:val="44"/>
              <w:szCs w:val="44"/>
            </w:rPr>
          </w:pPr>
          <w:r w:rsidRPr="00BF3A95">
            <w:rPr>
              <w:b/>
              <w:bCs/>
              <w:color w:val="808080" w:themeColor="background1" w:themeShade="80"/>
              <w:sz w:val="44"/>
              <w:szCs w:val="44"/>
            </w:rPr>
            <w:t>0</w:t>
          </w:r>
          <w:r w:rsidR="00FC3E00">
            <w:rPr>
              <w:b/>
              <w:bCs/>
              <w:color w:val="808080" w:themeColor="background1" w:themeShade="80"/>
              <w:sz w:val="44"/>
              <w:szCs w:val="44"/>
            </w:rPr>
            <w:t>6</w:t>
          </w:r>
        </w:p>
      </w:tc>
      <w:tc>
        <w:tcPr>
          <w:tcW w:w="5670" w:type="dxa"/>
          <w:vAlign w:val="center"/>
        </w:tcPr>
        <w:p w14:paraId="013A4142" w14:textId="32FF8957" w:rsidR="00A073B4" w:rsidRPr="00BF3A95" w:rsidRDefault="002D2F06" w:rsidP="00002F2A">
          <w:pPr>
            <w:pStyle w:val="Kopfzeile"/>
            <w:jc w:val="left"/>
            <w:rPr>
              <w:color w:val="808080" w:themeColor="background1" w:themeShade="80"/>
              <w:sz w:val="32"/>
              <w:szCs w:val="32"/>
            </w:rPr>
          </w:pPr>
          <w:r w:rsidRPr="00BF3A95">
            <w:rPr>
              <w:color w:val="808080" w:themeColor="background1" w:themeShade="80"/>
              <w:sz w:val="32"/>
              <w:szCs w:val="32"/>
            </w:rPr>
            <w:t>Handels- und Berufsregister</w:t>
          </w:r>
        </w:p>
      </w:tc>
      <w:tc>
        <w:tcPr>
          <w:tcW w:w="1977" w:type="dxa"/>
        </w:tcPr>
        <w:p w14:paraId="32E64384" w14:textId="2168C081" w:rsidR="00A073B4" w:rsidRPr="00BF3A95" w:rsidRDefault="00A073B4" w:rsidP="00A073B4">
          <w:pPr>
            <w:pStyle w:val="Kopfzeile"/>
            <w:jc w:val="left"/>
            <w:rPr>
              <w:color w:val="808080" w:themeColor="background1" w:themeShade="80"/>
            </w:rPr>
          </w:pPr>
        </w:p>
      </w:tc>
    </w:tr>
    <w:tr w:rsidR="00A073B4" w14:paraId="01411ED9" w14:textId="77777777" w:rsidTr="00BF3A95">
      <w:trPr>
        <w:trHeight w:val="548"/>
      </w:trPr>
      <w:tc>
        <w:tcPr>
          <w:tcW w:w="1413" w:type="dxa"/>
          <w:vMerge/>
        </w:tcPr>
        <w:p w14:paraId="3D228F7A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vAlign w:val="center"/>
        </w:tcPr>
        <w:p w14:paraId="71E716BB" w14:textId="421F9100" w:rsidR="00A073B4" w:rsidRDefault="00A073B4" w:rsidP="00C26AA8">
          <w:pPr>
            <w:pStyle w:val="Kopfzeile"/>
            <w:ind w:left="1746" w:hanging="1746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Vergabenummer: </w:t>
          </w:r>
          <w:sdt>
            <w:sdtPr>
              <w:rPr>
                <w:color w:val="666F7A" w:themeColor="text2"/>
              </w:rPr>
              <w:id w:val="110328723"/>
              <w:placeholder>
                <w:docPart w:val="2126A9A651A146708443CCEA98B6494B"/>
              </w:placeholder>
            </w:sdtPr>
            <w:sdtEndPr/>
            <w:sdtContent>
              <w:r w:rsidR="00DB1674" w:rsidRPr="00DB1674">
                <w:rPr>
                  <w:color w:val="666F7A" w:themeColor="text2"/>
                </w:rPr>
                <w:t>001/2026_1340-003_O_740_EiMi</w:t>
              </w:r>
            </w:sdtContent>
          </w:sdt>
        </w:p>
      </w:tc>
      <w:tc>
        <w:tcPr>
          <w:tcW w:w="1977" w:type="dxa"/>
          <w:vAlign w:val="center"/>
        </w:tcPr>
        <w:p w14:paraId="495FF4DA" w14:textId="61D8191D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F245A0">
            <w:rPr>
              <w:color w:val="666F7A" w:themeColor="text2"/>
            </w:rPr>
            <w:t xml:space="preserve"> </w:t>
          </w:r>
          <w:r w:rsidR="008A07D7">
            <w:rPr>
              <w:color w:val="666F7A" w:themeColor="text2"/>
            </w:rPr>
            <w:t xml:space="preserve"> 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3A844209" w14:textId="77777777" w:rsidR="00A073B4" w:rsidRDefault="00A073B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60714E57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0E6A57D1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C18F07A" w14:textId="20B7947D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3CE4C89" w14:textId="3C6BBD42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C5B2A44" w14:textId="702BE681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31D311B0" wp14:editId="1C26582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7096C9E7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5D73F10" w14:textId="2838A8E4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D9B3263" w14:textId="096FA376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5E8D742" w14:textId="6156D69D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290AEBC2" w14:textId="2F7E80E5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1.75pt;height:21.75pt" o:bullet="t">
        <v:imagedata r:id="rId1" o:title="CD_Material_20191107_Aufzaehlungszeichen"/>
      </v:shape>
    </w:pict>
  </w:numPicBullet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4A79F7"/>
    <w:multiLevelType w:val="hybridMultilevel"/>
    <w:tmpl w:val="39B688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299567">
    <w:abstractNumId w:val="6"/>
  </w:num>
  <w:num w:numId="2" w16cid:durableId="20136143">
    <w:abstractNumId w:val="6"/>
    <w:lvlOverride w:ilvl="0">
      <w:startOverride w:val="1"/>
    </w:lvlOverride>
  </w:num>
  <w:num w:numId="3" w16cid:durableId="1244755585">
    <w:abstractNumId w:val="6"/>
    <w:lvlOverride w:ilvl="0">
      <w:startOverride w:val="1"/>
    </w:lvlOverride>
  </w:num>
  <w:num w:numId="4" w16cid:durableId="1643659075">
    <w:abstractNumId w:val="1"/>
  </w:num>
  <w:num w:numId="5" w16cid:durableId="1862157343">
    <w:abstractNumId w:val="13"/>
  </w:num>
  <w:num w:numId="6" w16cid:durableId="780491728">
    <w:abstractNumId w:val="9"/>
  </w:num>
  <w:num w:numId="7" w16cid:durableId="2134442403">
    <w:abstractNumId w:val="10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2"/>
  </w:num>
  <w:num w:numId="11" w16cid:durableId="16532209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3"/>
  </w:num>
  <w:num w:numId="13" w16cid:durableId="1727989183">
    <w:abstractNumId w:val="11"/>
  </w:num>
  <w:num w:numId="14" w16cid:durableId="1353528937">
    <w:abstractNumId w:val="5"/>
  </w:num>
  <w:num w:numId="15" w16cid:durableId="854265301">
    <w:abstractNumId w:val="4"/>
  </w:num>
  <w:num w:numId="16" w16cid:durableId="418404739">
    <w:abstractNumId w:val="12"/>
  </w:num>
  <w:num w:numId="17" w16cid:durableId="463502983">
    <w:abstractNumId w:val="7"/>
  </w:num>
  <w:num w:numId="18" w16cid:durableId="16268916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+411vjifHpKkn8r3b/SOHrIWXp0tQ2hGMX5c+Nja5E3t9QmTzySYxYttDebYJUk6ZXxDP/rPgRO5fl2EkW0EOg==" w:salt="wUa7ccuu5gUeKvm3j2qyzA==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11C01"/>
    <w:rsid w:val="000235E2"/>
    <w:rsid w:val="00023E9C"/>
    <w:rsid w:val="00024E08"/>
    <w:rsid w:val="00062AE7"/>
    <w:rsid w:val="00090C53"/>
    <w:rsid w:val="00094F93"/>
    <w:rsid w:val="00095B93"/>
    <w:rsid w:val="000A00EF"/>
    <w:rsid w:val="000B4365"/>
    <w:rsid w:val="000C6AFA"/>
    <w:rsid w:val="000D1688"/>
    <w:rsid w:val="000E0016"/>
    <w:rsid w:val="000F3F22"/>
    <w:rsid w:val="0010210A"/>
    <w:rsid w:val="001030DD"/>
    <w:rsid w:val="00107E6E"/>
    <w:rsid w:val="001154AF"/>
    <w:rsid w:val="00121251"/>
    <w:rsid w:val="001235F7"/>
    <w:rsid w:val="0012375D"/>
    <w:rsid w:val="00127143"/>
    <w:rsid w:val="001365D7"/>
    <w:rsid w:val="00136E7C"/>
    <w:rsid w:val="00137163"/>
    <w:rsid w:val="001475A2"/>
    <w:rsid w:val="00155EA7"/>
    <w:rsid w:val="001622E9"/>
    <w:rsid w:val="00166C2B"/>
    <w:rsid w:val="00192178"/>
    <w:rsid w:val="001932B8"/>
    <w:rsid w:val="001A7CDE"/>
    <w:rsid w:val="001B6176"/>
    <w:rsid w:val="001D3A4A"/>
    <w:rsid w:val="002019CB"/>
    <w:rsid w:val="00213AEE"/>
    <w:rsid w:val="00223207"/>
    <w:rsid w:val="002329D0"/>
    <w:rsid w:val="002409EE"/>
    <w:rsid w:val="00247A12"/>
    <w:rsid w:val="002559C1"/>
    <w:rsid w:val="00270155"/>
    <w:rsid w:val="00274EB0"/>
    <w:rsid w:val="00286977"/>
    <w:rsid w:val="00287856"/>
    <w:rsid w:val="002A2EA4"/>
    <w:rsid w:val="002A7597"/>
    <w:rsid w:val="002B1408"/>
    <w:rsid w:val="002C1A76"/>
    <w:rsid w:val="002C2B77"/>
    <w:rsid w:val="002C659D"/>
    <w:rsid w:val="002D2F06"/>
    <w:rsid w:val="002D5344"/>
    <w:rsid w:val="002D7B95"/>
    <w:rsid w:val="002E5C90"/>
    <w:rsid w:val="002F0F3D"/>
    <w:rsid w:val="00310F3F"/>
    <w:rsid w:val="0033216E"/>
    <w:rsid w:val="0033605B"/>
    <w:rsid w:val="003360E6"/>
    <w:rsid w:val="0036593C"/>
    <w:rsid w:val="00367C18"/>
    <w:rsid w:val="0038256E"/>
    <w:rsid w:val="003912D1"/>
    <w:rsid w:val="003969F8"/>
    <w:rsid w:val="003A164A"/>
    <w:rsid w:val="003A1F85"/>
    <w:rsid w:val="003A2429"/>
    <w:rsid w:val="003E5A47"/>
    <w:rsid w:val="003E71BC"/>
    <w:rsid w:val="004104D2"/>
    <w:rsid w:val="00417D72"/>
    <w:rsid w:val="00423D84"/>
    <w:rsid w:val="0042634B"/>
    <w:rsid w:val="004312AC"/>
    <w:rsid w:val="004352F0"/>
    <w:rsid w:val="00437C29"/>
    <w:rsid w:val="004548D5"/>
    <w:rsid w:val="004679E9"/>
    <w:rsid w:val="00477177"/>
    <w:rsid w:val="00482467"/>
    <w:rsid w:val="00482AD9"/>
    <w:rsid w:val="00494E36"/>
    <w:rsid w:val="00495C8F"/>
    <w:rsid w:val="004A2983"/>
    <w:rsid w:val="004B610E"/>
    <w:rsid w:val="004D5218"/>
    <w:rsid w:val="004F7431"/>
    <w:rsid w:val="0050106A"/>
    <w:rsid w:val="0050248C"/>
    <w:rsid w:val="00515400"/>
    <w:rsid w:val="0053042E"/>
    <w:rsid w:val="00532769"/>
    <w:rsid w:val="00542F59"/>
    <w:rsid w:val="00544DA5"/>
    <w:rsid w:val="00546DC2"/>
    <w:rsid w:val="00567FCF"/>
    <w:rsid w:val="00573238"/>
    <w:rsid w:val="005736A4"/>
    <w:rsid w:val="00574620"/>
    <w:rsid w:val="00575796"/>
    <w:rsid w:val="00575886"/>
    <w:rsid w:val="00575AFC"/>
    <w:rsid w:val="00593364"/>
    <w:rsid w:val="00596EB1"/>
    <w:rsid w:val="005B3682"/>
    <w:rsid w:val="005C738D"/>
    <w:rsid w:val="005E6892"/>
    <w:rsid w:val="005F0554"/>
    <w:rsid w:val="00603134"/>
    <w:rsid w:val="00607A42"/>
    <w:rsid w:val="006107DC"/>
    <w:rsid w:val="00616900"/>
    <w:rsid w:val="00621555"/>
    <w:rsid w:val="006327CD"/>
    <w:rsid w:val="00647F29"/>
    <w:rsid w:val="006649CC"/>
    <w:rsid w:val="006673EB"/>
    <w:rsid w:val="00670AB1"/>
    <w:rsid w:val="00671DB6"/>
    <w:rsid w:val="00673125"/>
    <w:rsid w:val="00682943"/>
    <w:rsid w:val="00685C92"/>
    <w:rsid w:val="006904B5"/>
    <w:rsid w:val="006A71AF"/>
    <w:rsid w:val="006C300A"/>
    <w:rsid w:val="006D1292"/>
    <w:rsid w:val="006D4EA3"/>
    <w:rsid w:val="00702ADC"/>
    <w:rsid w:val="007049CB"/>
    <w:rsid w:val="00704F9A"/>
    <w:rsid w:val="0070513A"/>
    <w:rsid w:val="007151C4"/>
    <w:rsid w:val="007159C1"/>
    <w:rsid w:val="00731199"/>
    <w:rsid w:val="0073239E"/>
    <w:rsid w:val="00736BE1"/>
    <w:rsid w:val="007564A3"/>
    <w:rsid w:val="00760C81"/>
    <w:rsid w:val="007651F5"/>
    <w:rsid w:val="007811E4"/>
    <w:rsid w:val="007B2ACF"/>
    <w:rsid w:val="007C5C25"/>
    <w:rsid w:val="007D26BA"/>
    <w:rsid w:val="007D3D75"/>
    <w:rsid w:val="007F141C"/>
    <w:rsid w:val="0084231A"/>
    <w:rsid w:val="00885625"/>
    <w:rsid w:val="00893F7D"/>
    <w:rsid w:val="008A07D7"/>
    <w:rsid w:val="008B1AFF"/>
    <w:rsid w:val="008B4442"/>
    <w:rsid w:val="008C289A"/>
    <w:rsid w:val="008E1004"/>
    <w:rsid w:val="008E3F0B"/>
    <w:rsid w:val="008E7B2B"/>
    <w:rsid w:val="0091561A"/>
    <w:rsid w:val="00937B18"/>
    <w:rsid w:val="009573CF"/>
    <w:rsid w:val="00961F1B"/>
    <w:rsid w:val="009853CE"/>
    <w:rsid w:val="00995D9B"/>
    <w:rsid w:val="00997681"/>
    <w:rsid w:val="00997A8C"/>
    <w:rsid w:val="009A06DF"/>
    <w:rsid w:val="009A093B"/>
    <w:rsid w:val="009B7B06"/>
    <w:rsid w:val="009C1579"/>
    <w:rsid w:val="009D6E5B"/>
    <w:rsid w:val="00A01B9C"/>
    <w:rsid w:val="00A020DC"/>
    <w:rsid w:val="00A066D3"/>
    <w:rsid w:val="00A073B4"/>
    <w:rsid w:val="00A07474"/>
    <w:rsid w:val="00A15ACE"/>
    <w:rsid w:val="00A4240F"/>
    <w:rsid w:val="00A51DAB"/>
    <w:rsid w:val="00A560BA"/>
    <w:rsid w:val="00A74C9E"/>
    <w:rsid w:val="00A76CAE"/>
    <w:rsid w:val="00AA098A"/>
    <w:rsid w:val="00AA19D0"/>
    <w:rsid w:val="00AC32EB"/>
    <w:rsid w:val="00AD7C72"/>
    <w:rsid w:val="00AE238A"/>
    <w:rsid w:val="00AE7B02"/>
    <w:rsid w:val="00AF2789"/>
    <w:rsid w:val="00B12A7A"/>
    <w:rsid w:val="00B14E15"/>
    <w:rsid w:val="00B20428"/>
    <w:rsid w:val="00B20969"/>
    <w:rsid w:val="00B322D4"/>
    <w:rsid w:val="00B36EF8"/>
    <w:rsid w:val="00B61402"/>
    <w:rsid w:val="00B645C8"/>
    <w:rsid w:val="00B728B8"/>
    <w:rsid w:val="00B73CD7"/>
    <w:rsid w:val="00B87EC2"/>
    <w:rsid w:val="00BA148D"/>
    <w:rsid w:val="00BA5C60"/>
    <w:rsid w:val="00BB030D"/>
    <w:rsid w:val="00BB4924"/>
    <w:rsid w:val="00BD05F3"/>
    <w:rsid w:val="00BE0648"/>
    <w:rsid w:val="00BF3A95"/>
    <w:rsid w:val="00BF5467"/>
    <w:rsid w:val="00BF7A0C"/>
    <w:rsid w:val="00C26AA8"/>
    <w:rsid w:val="00C3498E"/>
    <w:rsid w:val="00C42271"/>
    <w:rsid w:val="00C428E8"/>
    <w:rsid w:val="00C55708"/>
    <w:rsid w:val="00C565BB"/>
    <w:rsid w:val="00C610FE"/>
    <w:rsid w:val="00C67998"/>
    <w:rsid w:val="00C80904"/>
    <w:rsid w:val="00C8565F"/>
    <w:rsid w:val="00C91624"/>
    <w:rsid w:val="00C91E28"/>
    <w:rsid w:val="00C95CC3"/>
    <w:rsid w:val="00CB1127"/>
    <w:rsid w:val="00CB4E8A"/>
    <w:rsid w:val="00CE6FE6"/>
    <w:rsid w:val="00D02ED8"/>
    <w:rsid w:val="00D22A94"/>
    <w:rsid w:val="00D25A81"/>
    <w:rsid w:val="00D4557F"/>
    <w:rsid w:val="00D52031"/>
    <w:rsid w:val="00D54582"/>
    <w:rsid w:val="00D54952"/>
    <w:rsid w:val="00D64D50"/>
    <w:rsid w:val="00D74AA6"/>
    <w:rsid w:val="00D7796C"/>
    <w:rsid w:val="00DA0DCA"/>
    <w:rsid w:val="00DA1E8F"/>
    <w:rsid w:val="00DB1674"/>
    <w:rsid w:val="00DC0E1F"/>
    <w:rsid w:val="00DC53A9"/>
    <w:rsid w:val="00DD69B4"/>
    <w:rsid w:val="00E0266C"/>
    <w:rsid w:val="00E47B5E"/>
    <w:rsid w:val="00E63686"/>
    <w:rsid w:val="00E87E64"/>
    <w:rsid w:val="00EB1359"/>
    <w:rsid w:val="00F05B51"/>
    <w:rsid w:val="00F06274"/>
    <w:rsid w:val="00F12788"/>
    <w:rsid w:val="00F15DF0"/>
    <w:rsid w:val="00F1740C"/>
    <w:rsid w:val="00F210F1"/>
    <w:rsid w:val="00F245A0"/>
    <w:rsid w:val="00F37E0C"/>
    <w:rsid w:val="00F4335E"/>
    <w:rsid w:val="00F54BCC"/>
    <w:rsid w:val="00F5569F"/>
    <w:rsid w:val="00F62FFE"/>
    <w:rsid w:val="00F71828"/>
    <w:rsid w:val="00F732A1"/>
    <w:rsid w:val="00F861B7"/>
    <w:rsid w:val="00FB4070"/>
    <w:rsid w:val="00FC3E00"/>
    <w:rsid w:val="00FC5D45"/>
    <w:rsid w:val="00FD0EE1"/>
    <w:rsid w:val="00FE1861"/>
    <w:rsid w:val="00FE2368"/>
    <w:rsid w:val="00FF1CF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64DAE"/>
  <w15:chartTrackingRefBased/>
  <w15:docId w15:val="{AD71923B-1010-4D0F-99C6-DDD6C5A9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59"/>
    <w:rsid w:val="004679E9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7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3E40CEF2EA45BEA2C6E61D11D621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2DD511-A7AA-49FF-94D7-2A215FE6BF9C}"/>
      </w:docPartPr>
      <w:docPartBody>
        <w:p w:rsidR="007270CC" w:rsidRDefault="002378A9" w:rsidP="002378A9">
          <w:pPr>
            <w:pStyle w:val="603E40CEF2EA45BEA2C6E61D11D62101"/>
          </w:pPr>
          <w:r w:rsidRPr="00DD5C8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126A9A651A146708443CCEA98B649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0F86B5-B5D4-47D5-A1AB-5098C038F9B6}"/>
      </w:docPartPr>
      <w:docPartBody>
        <w:p w:rsidR="009F062F" w:rsidRDefault="009F062F" w:rsidP="009F062F">
          <w:pPr>
            <w:pStyle w:val="2126A9A651A146708443CCEA98B6494B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86D55"/>
    <w:rsid w:val="000D1030"/>
    <w:rsid w:val="00121146"/>
    <w:rsid w:val="00122251"/>
    <w:rsid w:val="00225DAB"/>
    <w:rsid w:val="002378A9"/>
    <w:rsid w:val="003A2429"/>
    <w:rsid w:val="004216F2"/>
    <w:rsid w:val="004267E0"/>
    <w:rsid w:val="00445F84"/>
    <w:rsid w:val="004479E8"/>
    <w:rsid w:val="00482AD9"/>
    <w:rsid w:val="005010EF"/>
    <w:rsid w:val="005428CA"/>
    <w:rsid w:val="005832DA"/>
    <w:rsid w:val="0058433C"/>
    <w:rsid w:val="006C300A"/>
    <w:rsid w:val="00702ADC"/>
    <w:rsid w:val="007270CC"/>
    <w:rsid w:val="00736BE1"/>
    <w:rsid w:val="00741B73"/>
    <w:rsid w:val="00743CEF"/>
    <w:rsid w:val="009B7B06"/>
    <w:rsid w:val="009F062F"/>
    <w:rsid w:val="00A24715"/>
    <w:rsid w:val="00AA7B47"/>
    <w:rsid w:val="00AB1F78"/>
    <w:rsid w:val="00C92A4C"/>
    <w:rsid w:val="00CE6FE6"/>
    <w:rsid w:val="00D23C1D"/>
    <w:rsid w:val="00D54952"/>
    <w:rsid w:val="00DA04DA"/>
    <w:rsid w:val="00F62FFE"/>
    <w:rsid w:val="00F7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F062F"/>
  </w:style>
  <w:style w:type="paragraph" w:customStyle="1" w:styleId="603E40CEF2EA45BEA2C6E61D11D62101">
    <w:name w:val="603E40CEF2EA45BEA2C6E61D11D62101"/>
    <w:rsid w:val="002378A9"/>
    <w:rPr>
      <w:kern w:val="2"/>
      <w14:ligatures w14:val="standardContextual"/>
    </w:rPr>
  </w:style>
  <w:style w:type="paragraph" w:customStyle="1" w:styleId="2126A9A651A146708443CCEA98B6494B">
    <w:name w:val="2126A9A651A146708443CCEA98B6494B"/>
    <w:rsid w:val="009F062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b3d8d333e0d4711a18861a39b6f90c07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f0f1c44a8dd9b1b202d00f6eee4e944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SO999929 xmlns="http://www.datev.de/BSOffice/999929">4bb93968-ba16-4845-ae53-5d6925dc4d26</BSO999929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2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4D99611-7F84-45D4-A9B9-F737587A80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AEFCFC-0E20-4F3D-A576-41DB2B8682F0}">
  <ds:schemaRefs>
    <ds:schemaRef ds:uri="http://www.datev.de/BSOffice/999929"/>
  </ds:schemaRefs>
</ds:datastoreItem>
</file>

<file path=customXml/itemProps5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Layout_hbg_Word_Bericht_221103_MSt.dotx</Template>
  <TotalTime>0</TotalTime>
  <Pages>1</Pages>
  <Words>145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Katharina Bähren</cp:lastModifiedBy>
  <cp:revision>8</cp:revision>
  <cp:lastPrinted>2023-01-23T14:03:00Z</cp:lastPrinted>
  <dcterms:created xsi:type="dcterms:W3CDTF">2026-04-27T07:09:00Z</dcterms:created>
  <dcterms:modified xsi:type="dcterms:W3CDTF">2026-05-13T08:35:00Z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